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  <w:t>我要开奶食品店申办要件（企业）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我要开奶食品店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我要开奶食品店申请表单（企业）；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7、法人身份证原件及复印件；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9、所有从业人员的健康证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10、经营者/法人代表人身份证正反面照片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60C52F"/>
    <w:multiLevelType w:val="singleLevel"/>
    <w:tmpl w:val="FB60C5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A0803C7"/>
    <w:rsid w:val="0F432859"/>
    <w:rsid w:val="10187D58"/>
    <w:rsid w:val="15A72D3C"/>
    <w:rsid w:val="16B21F24"/>
    <w:rsid w:val="191641F8"/>
    <w:rsid w:val="1D091A90"/>
    <w:rsid w:val="1DF82FE7"/>
    <w:rsid w:val="1E261319"/>
    <w:rsid w:val="217F144D"/>
    <w:rsid w:val="23F41AD5"/>
    <w:rsid w:val="259A0121"/>
    <w:rsid w:val="25FC529D"/>
    <w:rsid w:val="260533F4"/>
    <w:rsid w:val="28B30174"/>
    <w:rsid w:val="299F071B"/>
    <w:rsid w:val="2D3923C9"/>
    <w:rsid w:val="341620D1"/>
    <w:rsid w:val="3A8807C5"/>
    <w:rsid w:val="3B3D3DF8"/>
    <w:rsid w:val="3D197820"/>
    <w:rsid w:val="3DA4633D"/>
    <w:rsid w:val="3DCE512E"/>
    <w:rsid w:val="3E6758E2"/>
    <w:rsid w:val="429508CB"/>
    <w:rsid w:val="4706731C"/>
    <w:rsid w:val="4B03607C"/>
    <w:rsid w:val="4B50322C"/>
    <w:rsid w:val="4C5E2F42"/>
    <w:rsid w:val="4C677C0F"/>
    <w:rsid w:val="53F52E11"/>
    <w:rsid w:val="5443123C"/>
    <w:rsid w:val="55B80625"/>
    <w:rsid w:val="5DA06419"/>
    <w:rsid w:val="5F6E34FF"/>
    <w:rsid w:val="628D3774"/>
    <w:rsid w:val="681E7386"/>
    <w:rsid w:val="68667763"/>
    <w:rsid w:val="69B47978"/>
    <w:rsid w:val="6D535020"/>
    <w:rsid w:val="728D291D"/>
    <w:rsid w:val="72F8496D"/>
    <w:rsid w:val="7500488A"/>
    <w:rsid w:val="75BA70A6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2021-07-28T02:15:17Z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C255A435F2AD43559864FF62325FBC87</vt:lpwstr>
  </property>
</Properties>
</file>